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81D8B" w14:textId="77777777" w:rsidR="006B2F86" w:rsidRDefault="00F90C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RAMSEY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2F42359D" w14:textId="77777777" w:rsidR="00F90C00" w:rsidRDefault="00F90C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0F92E4" w14:textId="77777777" w:rsidR="00F90C00" w:rsidRDefault="00F90C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82F9E9" w14:textId="77777777" w:rsidR="00F90C00" w:rsidRDefault="00F90C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Ralph </w:t>
      </w:r>
      <w:proofErr w:type="gramStart"/>
      <w:r>
        <w:rPr>
          <w:rFonts w:ascii="Times New Roman" w:hAnsi="Times New Roman" w:cs="Times New Roman"/>
          <w:sz w:val="24"/>
          <w:szCs w:val="24"/>
        </w:rPr>
        <w:t>Ramsey(</w:t>
      </w:r>
      <w:proofErr w:type="gramEnd"/>
      <w:r>
        <w:rPr>
          <w:rFonts w:ascii="Times New Roman" w:hAnsi="Times New Roman" w:cs="Times New Roman"/>
          <w:sz w:val="24"/>
          <w:szCs w:val="24"/>
        </w:rPr>
        <w:t>d.1419)(q.v.)and Alice Kenton(q.v.). (H.O.C. IV pp.174-6)</w:t>
      </w:r>
    </w:p>
    <w:p w14:paraId="55BA4B9D" w14:textId="4FED0C59" w:rsidR="00F90C00" w:rsidRDefault="00F90C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</w:t>
      </w:r>
      <w:r w:rsidR="007B4882">
        <w:rPr>
          <w:rFonts w:ascii="Times New Roman" w:hAnsi="Times New Roman" w:cs="Times New Roman"/>
          <w:sz w:val="24"/>
          <w:szCs w:val="24"/>
        </w:rPr>
        <w:t>Sir Thomas Charles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</w:rPr>
        <w:t>(ibid.)</w:t>
      </w:r>
    </w:p>
    <w:p w14:paraId="66F3BC6B" w14:textId="77777777" w:rsidR="00F90C00" w:rsidRDefault="00F90C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9054C6" w14:textId="77777777" w:rsidR="00F90C00" w:rsidRDefault="00F90C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110C17" w14:textId="53FF8713" w:rsidR="00F90C00" w:rsidRDefault="00F90C0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2016</w:t>
      </w:r>
    </w:p>
    <w:p w14:paraId="0CEDCE74" w14:textId="1739D63B" w:rsidR="007B4882" w:rsidRPr="00F90C00" w:rsidRDefault="007B488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2020</w:t>
      </w:r>
    </w:p>
    <w:sectPr w:rsidR="007B4882" w:rsidRPr="00F90C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9A65C" w14:textId="77777777" w:rsidR="00F90C00" w:rsidRDefault="00F90C00" w:rsidP="00E71FC3">
      <w:pPr>
        <w:spacing w:after="0" w:line="240" w:lineRule="auto"/>
      </w:pPr>
      <w:r>
        <w:separator/>
      </w:r>
    </w:p>
  </w:endnote>
  <w:endnote w:type="continuationSeparator" w:id="0">
    <w:p w14:paraId="220C0663" w14:textId="77777777" w:rsidR="00F90C00" w:rsidRDefault="00F90C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153A9" w14:textId="77777777"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9B83A" w14:textId="77777777" w:rsidR="00F90C00" w:rsidRDefault="00F90C00" w:rsidP="00E71FC3">
      <w:pPr>
        <w:spacing w:after="0" w:line="240" w:lineRule="auto"/>
      </w:pPr>
      <w:r>
        <w:separator/>
      </w:r>
    </w:p>
  </w:footnote>
  <w:footnote w:type="continuationSeparator" w:id="0">
    <w:p w14:paraId="60C10ABB" w14:textId="77777777" w:rsidR="00F90C00" w:rsidRDefault="00F90C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C00"/>
    <w:rsid w:val="007B4882"/>
    <w:rsid w:val="00AB52E8"/>
    <w:rsid w:val="00B16D3F"/>
    <w:rsid w:val="00E71FC3"/>
    <w:rsid w:val="00EF4813"/>
    <w:rsid w:val="00F9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AC854"/>
  <w15:chartTrackingRefBased/>
  <w15:docId w15:val="{74CBACCA-8EC7-41DE-BEEA-A9DC7A8F6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2016-05-07T14:26:00Z</dcterms:created>
  <dcterms:modified xsi:type="dcterms:W3CDTF">2020-04-21T18:20:00Z</dcterms:modified>
</cp:coreProperties>
</file>